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DCFA9" w14:textId="5E79225C" w:rsidR="00535962" w:rsidRPr="00F7167E" w:rsidRDefault="00B63118">
      <w:r w:rsidRPr="00B63118">
        <w:rPr>
          <w:noProof/>
        </w:rPr>
        <w:drawing>
          <wp:inline distT="0" distB="0" distL="0" distR="0" wp14:anchorId="68281A55" wp14:editId="658712D5">
            <wp:extent cx="1805129" cy="457200"/>
            <wp:effectExtent l="0" t="0" r="5080" b="0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9" t="16784" r="3991" b="16055"/>
                    <a:stretch/>
                  </pic:blipFill>
                  <pic:spPr bwMode="auto">
                    <a:xfrm>
                      <a:off x="0" y="0"/>
                      <a:ext cx="1854904" cy="46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378B" w:rsidRPr="00E3378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77BC47" wp14:editId="218DF83E">
                <wp:simplePos x="0" y="0"/>
                <wp:positionH relativeFrom="column">
                  <wp:posOffset>4048125</wp:posOffset>
                </wp:positionH>
                <wp:positionV relativeFrom="paragraph">
                  <wp:posOffset>-504825</wp:posOffset>
                </wp:positionV>
                <wp:extent cx="1967865" cy="701040"/>
                <wp:effectExtent l="0" t="0" r="13335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67865" cy="701040"/>
                          <a:chOff x="0" y="0"/>
                          <a:chExt cx="2544" cy="1104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5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35DAE11" w14:textId="3B3690F9" w:rsidR="00E3378B" w:rsidRDefault="00463F03" w:rsidP="00E3378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B8518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013DEE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13DEE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A1769C" w14:textId="77777777" w:rsidR="00E3378B" w:rsidRDefault="00E3378B" w:rsidP="00E3378B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7BC47" id="Group 2" o:spid="_x0000_s1026" style="position:absolute;margin-left:318.75pt;margin-top:-39.75pt;width:154.9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">
                <v:rect id="Rectangle 24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group id="Group 25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35DAE11" w14:textId="3B3690F9" w:rsidR="00E3378B" w:rsidRDefault="00463F03" w:rsidP="00E3378B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B85184">
                                <w:rPr>
                                  <w:rStyle w:val="Style2"/>
                                </w:rPr>
                                <w:t>-</w:t>
                              </w:r>
                              <w:r w:rsidR="003E1E94">
                                <w:rPr>
                                  <w:rStyle w:val="Style2"/>
                                </w:rPr>
                                <w:t>202</w:t>
                              </w:r>
                              <w:r w:rsidR="00013DEE">
                                <w:rPr>
                                  <w:rStyle w:val="Style2"/>
                                </w:rPr>
                                <w:t>5</w:t>
                              </w:r>
                              <w:r w:rsidR="003E1E94">
                                <w:rPr>
                                  <w:rStyle w:val="Style2"/>
                                </w:rPr>
                                <w:t>-00</w:t>
                              </w:r>
                              <w:r w:rsidR="00013DEE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BA1769C" w14:textId="77777777" w:rsidR="00E3378B" w:rsidRDefault="00E3378B" w:rsidP="00E3378B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C0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49BFAFE" wp14:editId="1F5A0407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5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6FD792" wp14:editId="01ADF0DB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EA489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FD792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785EA489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61C483BF" w14:textId="311608AE" w:rsidR="00535962" w:rsidRPr="00535962" w:rsidRDefault="00B63118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B47AE1" wp14:editId="63DA3F57">
                <wp:simplePos x="0" y="0"/>
                <wp:positionH relativeFrom="column">
                  <wp:posOffset>1145540</wp:posOffset>
                </wp:positionH>
                <wp:positionV relativeFrom="paragraph">
                  <wp:posOffset>5080</wp:posOffset>
                </wp:positionV>
                <wp:extent cx="3171825" cy="279400"/>
                <wp:effectExtent l="254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8DB4F" w14:textId="77777777" w:rsidR="002E1412" w:rsidRPr="002E1412" w:rsidRDefault="00A324F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65583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7AE1" id="Text Box 16" o:spid="_x0000_s1032" type="#_x0000_t202" style="position:absolute;margin-left:90.2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" stroked="f">
                <v:textbox>
                  <w:txbxContent>
                    <w:p w14:paraId="2498DB4F" w14:textId="77777777" w:rsidR="002E1412" w:rsidRPr="002E1412" w:rsidRDefault="00A324F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65583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078B2" w:rsidRPr="00D078B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8516CD" wp14:editId="6FADAF94">
                <wp:simplePos x="0" y="0"/>
                <wp:positionH relativeFrom="column">
                  <wp:posOffset>4657725</wp:posOffset>
                </wp:positionH>
                <wp:positionV relativeFrom="paragraph">
                  <wp:posOffset>47625</wp:posOffset>
                </wp:positionV>
                <wp:extent cx="1428115" cy="278130"/>
                <wp:effectExtent l="0" t="0" r="0" b="762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901F0" w14:textId="77777777" w:rsidR="00D078B2" w:rsidRDefault="00A324F5" w:rsidP="00D078B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078B2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516CD" id="Text Box 12" o:spid="_x0000_s1033" type="#_x0000_t202" style="position:absolute;margin-left:366.75pt;margin-top:3.7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" filled="f" stroked="f">
                <v:textbox>
                  <w:txbxContent>
                    <w:p w14:paraId="442901F0" w14:textId="77777777" w:rsidR="00D078B2" w:rsidRDefault="00A324F5" w:rsidP="00D078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078B2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AFF323E" w14:textId="77777777" w:rsidR="00535962" w:rsidRDefault="0026558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614F34" wp14:editId="7F2835EF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948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14F34" id="Text Box 13" o:spid="_x0000_s1034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DrNZlO3QAAAAkBAAAPAAAAAAAAAAAAAAAAADsEAABkcnMvZG93bnJldi54bWxQSwUG&#10;AAAAAAQABADzAAAARQUAAAAA&#10;" filled="f" stroked="f">
                <v:textbox>
                  <w:txbxContent>
                    <w:p w14:paraId="1662948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375807" w14:textId="77777777" w:rsidR="006506D0" w:rsidRDefault="0026558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AA0CEE" wp14:editId="08515507">
                <wp:simplePos x="0" y="0"/>
                <wp:positionH relativeFrom="column">
                  <wp:posOffset>942975</wp:posOffset>
                </wp:positionH>
                <wp:positionV relativeFrom="paragraph">
                  <wp:posOffset>16510</wp:posOffset>
                </wp:positionV>
                <wp:extent cx="3617595" cy="304800"/>
                <wp:effectExtent l="0" t="3175" r="1905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5D85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A0CEE" id="Text Box 18" o:spid="_x0000_s1035" type="#_x0000_t202" style="position:absolute;left:0;text-align:left;margin-left:74.25pt;margin-top:1.3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" stroked="f">
                <v:textbox>
                  <w:txbxContent>
                    <w:p w14:paraId="1E635D85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5538E6C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2FA18CB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F95D59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22F3A3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D99B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F1D8B8D" w14:textId="4679DCF0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al candidato]:</w:t>
      </w:r>
    </w:p>
    <w:p w14:paraId="6B7F6D8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9A7F1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0A1FC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B71AB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DD510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7A60A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24DA71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3C957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E3EE0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D33B81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42A410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40E120C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D722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A419EA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26FDEA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8BDAE2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FCE967C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36FF31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8CE27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CA770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D4534D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309DCA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C62A865" w14:textId="0C69EC5A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9. </w:t>
      </w:r>
      <w:r w:rsidR="00907110" w:rsidRPr="007C2731">
        <w:rPr>
          <w:b/>
          <w:bCs/>
          <w:sz w:val="22"/>
          <w:szCs w:val="22"/>
        </w:rPr>
        <w:t>Idiomas</w:t>
      </w:r>
      <w:r w:rsidR="00907110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r w:rsidR="00A324F5" w:rsidRPr="007C2731">
        <w:rPr>
          <w:i/>
          <w:iCs/>
          <w:color w:val="FF0000"/>
          <w:sz w:val="22"/>
          <w:szCs w:val="22"/>
        </w:rPr>
        <w:t>pobre, en</w:t>
      </w:r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E2E73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CDD0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CA40B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2210F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958F6B4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FD1CC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D45B96A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6E6D70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0D4C26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D32912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7F683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D73D942" w14:textId="77777777" w:rsidTr="00044FA8">
        <w:trPr>
          <w:trHeight w:val="4637"/>
        </w:trPr>
        <w:tc>
          <w:tcPr>
            <w:tcW w:w="3269" w:type="dxa"/>
          </w:tcPr>
          <w:p w14:paraId="0712DC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9AF043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A4273B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25E58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883521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0F17E3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B831A5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F96045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932940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34653FA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B48FB6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29E2A9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778DFEC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0627F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B04FB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FEFECD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25DBA8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0CA1015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2D7C8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2B282CD0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F4BEA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AB35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07A580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B4C8C" w14:textId="77777777" w:rsidR="001007E7" w:rsidRDefault="00265583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C8F879" wp14:editId="37F0F46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42F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C8F8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23742F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31DCE0F8" wp14:editId="01AF63DD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96B9A0" wp14:editId="715C0CA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74B69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8DDBD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96B9A0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174B69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58DDBD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55478CB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AAC6CF" w14:textId="77777777" w:rsidR="00CA0E82" w:rsidRDefault="00CA0E82">
    <w:pPr>
      <w:pStyle w:val="Footer"/>
      <w:rPr>
        <w:rFonts w:ascii="Arial Narrow" w:hAnsi="Arial Narrow"/>
        <w:sz w:val="12"/>
      </w:rPr>
    </w:pPr>
  </w:p>
  <w:p w14:paraId="7699BC7A" w14:textId="77777777" w:rsidR="00CA0E82" w:rsidRDefault="00CA0E82">
    <w:pPr>
      <w:pStyle w:val="Footer"/>
      <w:rPr>
        <w:rFonts w:ascii="Arial Narrow" w:hAnsi="Arial Narrow"/>
        <w:sz w:val="12"/>
      </w:rPr>
    </w:pPr>
  </w:p>
  <w:p w14:paraId="02E086E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AA381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39EAE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960F286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17CC3" w14:textId="77777777" w:rsidR="00051C0A" w:rsidRDefault="0026558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80563" wp14:editId="281369A7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2878F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 w:rsidRP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8056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E62878F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42305" w:rsidRP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623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3DEE"/>
    <w:rsid w:val="00034DD9"/>
    <w:rsid w:val="000400C4"/>
    <w:rsid w:val="00044FA8"/>
    <w:rsid w:val="00045479"/>
    <w:rsid w:val="00051C0A"/>
    <w:rsid w:val="00063416"/>
    <w:rsid w:val="00086E8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65583"/>
    <w:rsid w:val="00295BD4"/>
    <w:rsid w:val="002B43A0"/>
    <w:rsid w:val="002D451D"/>
    <w:rsid w:val="002E1412"/>
    <w:rsid w:val="00314023"/>
    <w:rsid w:val="00341484"/>
    <w:rsid w:val="00360353"/>
    <w:rsid w:val="00392351"/>
    <w:rsid w:val="003E1E94"/>
    <w:rsid w:val="00404131"/>
    <w:rsid w:val="0042490F"/>
    <w:rsid w:val="004379A6"/>
    <w:rsid w:val="00456C17"/>
    <w:rsid w:val="00463F03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C63A2"/>
    <w:rsid w:val="00611A07"/>
    <w:rsid w:val="0062592A"/>
    <w:rsid w:val="00643FAC"/>
    <w:rsid w:val="006471AF"/>
    <w:rsid w:val="006506D0"/>
    <w:rsid w:val="00651E48"/>
    <w:rsid w:val="0065420B"/>
    <w:rsid w:val="00656120"/>
    <w:rsid w:val="00666D56"/>
    <w:rsid w:val="006709BC"/>
    <w:rsid w:val="006A5C72"/>
    <w:rsid w:val="006F11FD"/>
    <w:rsid w:val="006F1E8E"/>
    <w:rsid w:val="006F567F"/>
    <w:rsid w:val="00725091"/>
    <w:rsid w:val="00766252"/>
    <w:rsid w:val="00780880"/>
    <w:rsid w:val="007B0E1F"/>
    <w:rsid w:val="007B6F6F"/>
    <w:rsid w:val="007C2731"/>
    <w:rsid w:val="00820C9F"/>
    <w:rsid w:val="0082707E"/>
    <w:rsid w:val="008315B0"/>
    <w:rsid w:val="008367C8"/>
    <w:rsid w:val="00841C52"/>
    <w:rsid w:val="0085301C"/>
    <w:rsid w:val="00860E35"/>
    <w:rsid w:val="008B3AE5"/>
    <w:rsid w:val="008C388B"/>
    <w:rsid w:val="008D58A6"/>
    <w:rsid w:val="008E350E"/>
    <w:rsid w:val="00901A9F"/>
    <w:rsid w:val="00906489"/>
    <w:rsid w:val="00907110"/>
    <w:rsid w:val="00956E4E"/>
    <w:rsid w:val="00966EEE"/>
    <w:rsid w:val="0098236F"/>
    <w:rsid w:val="009902A7"/>
    <w:rsid w:val="009A4E12"/>
    <w:rsid w:val="009B320C"/>
    <w:rsid w:val="009B49FB"/>
    <w:rsid w:val="00A147C1"/>
    <w:rsid w:val="00A16099"/>
    <w:rsid w:val="00A231BB"/>
    <w:rsid w:val="00A324F5"/>
    <w:rsid w:val="00A640BD"/>
    <w:rsid w:val="00A641A7"/>
    <w:rsid w:val="00A72F42"/>
    <w:rsid w:val="00AD7919"/>
    <w:rsid w:val="00B35313"/>
    <w:rsid w:val="00B62EEF"/>
    <w:rsid w:val="00B63118"/>
    <w:rsid w:val="00B8518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3213"/>
    <w:rsid w:val="00CA0E82"/>
    <w:rsid w:val="00CA164C"/>
    <w:rsid w:val="00CA4661"/>
    <w:rsid w:val="00CB6745"/>
    <w:rsid w:val="00CD4112"/>
    <w:rsid w:val="00CE67A3"/>
    <w:rsid w:val="00CF0B58"/>
    <w:rsid w:val="00D078B2"/>
    <w:rsid w:val="00D24FA7"/>
    <w:rsid w:val="00D45A3E"/>
    <w:rsid w:val="00D64696"/>
    <w:rsid w:val="00D90D49"/>
    <w:rsid w:val="00DC5D96"/>
    <w:rsid w:val="00DD4F3E"/>
    <w:rsid w:val="00E13E55"/>
    <w:rsid w:val="00E3215C"/>
    <w:rsid w:val="00E3378B"/>
    <w:rsid w:val="00E446DC"/>
    <w:rsid w:val="00E82502"/>
    <w:rsid w:val="00EA6B34"/>
    <w:rsid w:val="00EA7406"/>
    <w:rsid w:val="00EE1E7B"/>
    <w:rsid w:val="00F225BF"/>
    <w:rsid w:val="00F42305"/>
    <w:rsid w:val="00F53753"/>
    <w:rsid w:val="00F7167E"/>
    <w:rsid w:val="00F7443C"/>
    <w:rsid w:val="00F74502"/>
    <w:rsid w:val="00F9504D"/>
    <w:rsid w:val="00FA1217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238F60A4"/>
  <w15:docId w15:val="{2C78CBEA-EF02-4A7C-8C52-A3AF1088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90AE-6B1C-430D-8251-5AC1ACB0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31</cp:revision>
  <cp:lastPrinted>2011-03-04T18:55:00Z</cp:lastPrinted>
  <dcterms:created xsi:type="dcterms:W3CDTF">2016-11-21T14:29:00Z</dcterms:created>
  <dcterms:modified xsi:type="dcterms:W3CDTF">2025-02-24T13:27:00Z</dcterms:modified>
</cp:coreProperties>
</file>